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0C9D0F" w14:textId="77777777" w:rsidR="00E12122" w:rsidRPr="00D55DD1" w:rsidRDefault="00636CD7" w:rsidP="00D55DD1">
      <w:pPr>
        <w:spacing w:after="0" w:line="240" w:lineRule="auto"/>
        <w:jc w:val="right"/>
        <w:rPr>
          <w:rFonts w:ascii="Verdana" w:eastAsia="Times New Roman" w:hAnsi="Verdana"/>
          <w:i/>
          <w:iCs/>
          <w:sz w:val="18"/>
          <w:szCs w:val="18"/>
          <w:lang w:eastAsia="pl-PL"/>
        </w:rPr>
      </w:pPr>
      <w:r w:rsidRPr="00D55DD1">
        <w:rPr>
          <w:rFonts w:ascii="Verdana" w:eastAsia="Times New Roman" w:hAnsi="Verdana"/>
          <w:sz w:val="18"/>
          <w:szCs w:val="18"/>
          <w:lang w:eastAsia="pl-PL"/>
        </w:rPr>
        <w:t xml:space="preserve">4.1.3 - Zał. 2 </w:t>
      </w:r>
      <w:r w:rsidRPr="00D55DD1">
        <w:rPr>
          <w:rFonts w:ascii="Verdana" w:eastAsia="Times New Roman" w:hAnsi="Verdana"/>
          <w:i/>
          <w:iCs/>
          <w:sz w:val="18"/>
          <w:szCs w:val="18"/>
          <w:lang w:eastAsia="pl-PL"/>
        </w:rPr>
        <w:t xml:space="preserve">wzór pisma dot. </w:t>
      </w:r>
      <w:r w:rsidR="00284325" w:rsidRPr="00D55DD1">
        <w:rPr>
          <w:rFonts w:ascii="Verdana" w:eastAsia="Times New Roman" w:hAnsi="Verdana"/>
          <w:i/>
          <w:iCs/>
          <w:sz w:val="18"/>
          <w:szCs w:val="18"/>
          <w:lang w:eastAsia="pl-PL"/>
        </w:rPr>
        <w:t>akceptacji</w:t>
      </w:r>
      <w:r w:rsidRPr="00D55DD1">
        <w:rPr>
          <w:rFonts w:ascii="Verdana" w:eastAsia="Times New Roman" w:hAnsi="Verdana"/>
          <w:i/>
          <w:iCs/>
          <w:sz w:val="18"/>
          <w:szCs w:val="18"/>
          <w:lang w:eastAsia="pl-PL"/>
        </w:rPr>
        <w:t xml:space="preserve"> umowy leasingu</w:t>
      </w:r>
    </w:p>
    <w:p w14:paraId="20875222" w14:textId="345E5517" w:rsidR="00636CD7" w:rsidRPr="00BE1D42" w:rsidRDefault="00636CD7" w:rsidP="00D55DD1">
      <w:pPr>
        <w:pStyle w:val="Nagwek"/>
        <w:rPr>
          <w:rFonts w:ascii="Verdana" w:hAnsi="Verdana"/>
          <w:b/>
          <w:sz w:val="18"/>
          <w:szCs w:val="18"/>
        </w:rPr>
      </w:pPr>
    </w:p>
    <w:p w14:paraId="0266A32B" w14:textId="77777777" w:rsidR="00636CD7" w:rsidRPr="00BE1D42" w:rsidRDefault="00636CD7" w:rsidP="00636CD7">
      <w:pPr>
        <w:jc w:val="right"/>
        <w:rPr>
          <w:rFonts w:ascii="Verdana" w:hAnsi="Verdana"/>
          <w:b/>
          <w:sz w:val="18"/>
          <w:szCs w:val="18"/>
        </w:rPr>
      </w:pPr>
    </w:p>
    <w:p w14:paraId="368E60AB" w14:textId="77777777" w:rsidR="00636CD7" w:rsidRPr="00BE1D42" w:rsidRDefault="00636CD7" w:rsidP="00636CD7">
      <w:pPr>
        <w:tabs>
          <w:tab w:val="right" w:pos="8222"/>
        </w:tabs>
        <w:spacing w:after="0" w:line="240" w:lineRule="auto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                                                                                                  </w:t>
      </w:r>
    </w:p>
    <w:p w14:paraId="0F1F54DF" w14:textId="77777777" w:rsidR="00636CD7" w:rsidRDefault="00636CD7" w:rsidP="00636CD7">
      <w:pPr>
        <w:tabs>
          <w:tab w:val="right" w:pos="9072"/>
        </w:tabs>
        <w:spacing w:after="0" w:line="240" w:lineRule="auto"/>
        <w:jc w:val="right"/>
        <w:rPr>
          <w:rFonts w:ascii="Verdana" w:hAnsi="Verdana"/>
          <w:sz w:val="18"/>
          <w:szCs w:val="18"/>
        </w:rPr>
      </w:pPr>
    </w:p>
    <w:p w14:paraId="4007A3D6" w14:textId="77777777" w:rsidR="00636CD7" w:rsidRPr="00BE1D42" w:rsidRDefault="00636CD7" w:rsidP="00636CD7">
      <w:pPr>
        <w:tabs>
          <w:tab w:val="right" w:pos="9072"/>
        </w:tabs>
        <w:spacing w:after="0" w:line="240" w:lineRule="auto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(</w:t>
      </w:r>
      <w:r w:rsidRPr="00BE1D42">
        <w:rPr>
          <w:rFonts w:ascii="Verdana" w:hAnsi="Verdana"/>
          <w:sz w:val="18"/>
          <w:szCs w:val="18"/>
        </w:rPr>
        <w:t>sygnatura pisma</w:t>
      </w:r>
      <w:r>
        <w:rPr>
          <w:rFonts w:ascii="Verdana" w:hAnsi="Verdana"/>
          <w:sz w:val="18"/>
          <w:szCs w:val="18"/>
        </w:rPr>
        <w:t>)</w:t>
      </w:r>
    </w:p>
    <w:p w14:paraId="002524C2" w14:textId="77777777" w:rsidR="00636CD7" w:rsidRPr="00BE1D42" w:rsidRDefault="00636CD7" w:rsidP="00636CD7">
      <w:pPr>
        <w:spacing w:after="0" w:line="240" w:lineRule="auto"/>
        <w:rPr>
          <w:rFonts w:ascii="Verdana" w:hAnsi="Verdana"/>
          <w:i/>
          <w:sz w:val="18"/>
          <w:szCs w:val="18"/>
        </w:rPr>
      </w:pPr>
    </w:p>
    <w:p w14:paraId="2BFFDC0D" w14:textId="77777777" w:rsidR="00E12122" w:rsidRDefault="00636CD7" w:rsidP="00636CD7">
      <w:pPr>
        <w:spacing w:after="0" w:line="240" w:lineRule="auto"/>
        <w:jc w:val="right"/>
        <w:rPr>
          <w:rFonts w:ascii="Verdana" w:eastAsia="Times New Roman" w:hAnsi="Verdana"/>
          <w:iCs/>
          <w:sz w:val="14"/>
          <w:szCs w:val="14"/>
          <w:lang w:eastAsia="pl-PL"/>
        </w:rPr>
      </w:pPr>
      <w:r>
        <w:rPr>
          <w:rFonts w:ascii="Verdana" w:hAnsi="Verdana"/>
          <w:b/>
          <w:bCs/>
          <w:sz w:val="18"/>
          <w:szCs w:val="18"/>
        </w:rPr>
        <w:t xml:space="preserve">        </w:t>
      </w:r>
      <w:r>
        <w:rPr>
          <w:rFonts w:ascii="Verdana" w:hAnsi="Verdana" w:cs="Verdana"/>
          <w:b/>
          <w:bCs/>
          <w:sz w:val="18"/>
          <w:szCs w:val="18"/>
        </w:rPr>
        <w:t>Nazwa Beneficjenta</w:t>
      </w:r>
    </w:p>
    <w:p w14:paraId="11A9B3B2" w14:textId="77777777" w:rsidR="00E12122" w:rsidRPr="009A7EDA" w:rsidRDefault="00E12122" w:rsidP="00636CD7">
      <w:pPr>
        <w:spacing w:after="0" w:line="240" w:lineRule="auto"/>
        <w:jc w:val="right"/>
        <w:rPr>
          <w:rFonts w:ascii="Verdana" w:eastAsia="Times New Roman" w:hAnsi="Verdana"/>
          <w:iCs/>
          <w:sz w:val="14"/>
          <w:szCs w:val="14"/>
          <w:lang w:eastAsia="pl-PL"/>
        </w:rPr>
      </w:pPr>
    </w:p>
    <w:p w14:paraId="365F74C7" w14:textId="77777777" w:rsidR="00E12122" w:rsidRPr="006C15B8" w:rsidRDefault="00E12122" w:rsidP="00636CD7">
      <w:pPr>
        <w:spacing w:after="0" w:line="240" w:lineRule="auto"/>
        <w:rPr>
          <w:rFonts w:ascii="Verdana" w:eastAsia="Times New Roman" w:hAnsi="Verdana"/>
          <w:b/>
          <w:iCs/>
          <w:sz w:val="18"/>
          <w:szCs w:val="18"/>
          <w:lang w:eastAsia="pl-PL"/>
        </w:rPr>
      </w:pPr>
      <w:r w:rsidRPr="001A799D">
        <w:rPr>
          <w:rFonts w:ascii="Verdana" w:hAnsi="Verdana"/>
          <w:b/>
          <w:iCs/>
          <w:sz w:val="18"/>
          <w:szCs w:val="18"/>
        </w:rPr>
        <w:t>N</w:t>
      </w:r>
      <w:r>
        <w:rPr>
          <w:rFonts w:ascii="Verdana" w:hAnsi="Verdana"/>
          <w:b/>
          <w:iCs/>
          <w:sz w:val="18"/>
          <w:szCs w:val="18"/>
        </w:rPr>
        <w:t>umer umowy o dofinansowanie</w:t>
      </w:r>
      <w:r w:rsidRPr="006C15B8">
        <w:rPr>
          <w:rFonts w:ascii="Verdana" w:eastAsia="Times New Roman" w:hAnsi="Verdana"/>
          <w:b/>
          <w:iCs/>
          <w:sz w:val="18"/>
          <w:szCs w:val="18"/>
          <w:lang w:eastAsia="pl-PL"/>
        </w:rPr>
        <w:t>:</w:t>
      </w:r>
      <w:r>
        <w:rPr>
          <w:rFonts w:ascii="Verdana" w:eastAsia="Times New Roman" w:hAnsi="Verdana"/>
          <w:b/>
          <w:iCs/>
          <w:sz w:val="18"/>
          <w:szCs w:val="18"/>
          <w:lang w:eastAsia="pl-PL"/>
        </w:rPr>
        <w:tab/>
      </w:r>
      <w:r w:rsidR="00636CD7">
        <w:rPr>
          <w:rFonts w:ascii="Verdana" w:eastAsia="Times New Roman" w:hAnsi="Verdana"/>
          <w:b/>
          <w:iCs/>
          <w:sz w:val="18"/>
          <w:szCs w:val="18"/>
          <w:lang w:eastAsia="pl-PL"/>
        </w:rPr>
        <w:t>…………………..</w:t>
      </w:r>
      <w:r>
        <w:rPr>
          <w:rFonts w:ascii="Verdana" w:eastAsia="Times New Roman" w:hAnsi="Verdana"/>
          <w:b/>
          <w:iCs/>
          <w:sz w:val="18"/>
          <w:szCs w:val="18"/>
          <w:lang w:eastAsia="pl-PL"/>
        </w:rPr>
        <w:tab/>
      </w:r>
    </w:p>
    <w:p w14:paraId="070FCA37" w14:textId="77777777" w:rsidR="00E12122" w:rsidRPr="009A7EDA" w:rsidRDefault="00E12122" w:rsidP="00636CD7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03CD643F" w14:textId="77777777" w:rsidR="00E12122" w:rsidRPr="006C15B8" w:rsidRDefault="00E12122" w:rsidP="00636CD7">
      <w:pPr>
        <w:spacing w:after="0" w:line="240" w:lineRule="auto"/>
        <w:ind w:left="1843" w:hanging="1843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>Dot.: umowy leasingu</w:t>
      </w:r>
      <w:r w:rsidR="00636CD7">
        <w:rPr>
          <w:rFonts w:ascii="Verdana" w:eastAsia="Times New Roman" w:hAnsi="Verdana"/>
          <w:b/>
          <w:sz w:val="18"/>
          <w:szCs w:val="18"/>
          <w:lang w:eastAsia="pl-PL"/>
        </w:rPr>
        <w:t xml:space="preserve"> nr……………………………….</w:t>
      </w:r>
    </w:p>
    <w:p w14:paraId="798B6434" w14:textId="77777777" w:rsidR="00E12122" w:rsidRPr="009A7EDA" w:rsidRDefault="00E12122" w:rsidP="00636CD7">
      <w:pPr>
        <w:spacing w:after="0" w:line="240" w:lineRule="auto"/>
        <w:jc w:val="right"/>
        <w:rPr>
          <w:rFonts w:ascii="Verdana" w:eastAsia="Times New Roman" w:hAnsi="Verdana"/>
          <w:sz w:val="14"/>
          <w:szCs w:val="14"/>
          <w:lang w:eastAsia="pl-PL"/>
        </w:rPr>
      </w:pPr>
    </w:p>
    <w:p w14:paraId="73901C3E" w14:textId="77777777" w:rsidR="00E12122" w:rsidRDefault="00E12122" w:rsidP="00636CD7">
      <w:pPr>
        <w:spacing w:after="0" w:line="240" w:lineRule="auto"/>
        <w:jc w:val="right"/>
        <w:rPr>
          <w:rFonts w:ascii="Verdana" w:eastAsia="Times New Roman" w:hAnsi="Verdana"/>
          <w:sz w:val="14"/>
          <w:szCs w:val="14"/>
          <w:lang w:eastAsia="pl-PL"/>
        </w:rPr>
      </w:pPr>
    </w:p>
    <w:p w14:paraId="7A987260" w14:textId="77777777" w:rsidR="00E12122" w:rsidRDefault="00E12122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4568D6D1" w14:textId="77777777" w:rsidR="00E12122" w:rsidRDefault="00E12122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6205F933" w14:textId="77777777" w:rsidR="00E12122" w:rsidRPr="009A7EDA" w:rsidRDefault="00E12122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1A35FB3D" w14:textId="77777777" w:rsidR="00E12122" w:rsidRDefault="00E12122" w:rsidP="00E52423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23F4013E" w14:textId="77777777" w:rsidR="00E12122" w:rsidRPr="006C15B8" w:rsidRDefault="00E12122" w:rsidP="00E52423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b/>
          <w:sz w:val="18"/>
          <w:szCs w:val="18"/>
          <w:lang w:eastAsia="pl-PL"/>
        </w:rPr>
        <w:t>Szanowni Państwo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>,</w:t>
      </w:r>
    </w:p>
    <w:p w14:paraId="62E07632" w14:textId="77777777" w:rsidR="00E12122" w:rsidRPr="00164A1D" w:rsidRDefault="00E12122" w:rsidP="00E52423">
      <w:pPr>
        <w:spacing w:after="0" w:line="240" w:lineRule="auto"/>
        <w:rPr>
          <w:rFonts w:ascii="Verdana" w:eastAsia="Times New Roman" w:hAnsi="Verdana"/>
          <w:sz w:val="16"/>
          <w:szCs w:val="15"/>
          <w:lang w:eastAsia="pl-PL"/>
        </w:rPr>
      </w:pPr>
    </w:p>
    <w:p w14:paraId="582351BA" w14:textId="77777777" w:rsidR="00E12122" w:rsidRDefault="00E12122" w:rsidP="00E52423">
      <w:pPr>
        <w:spacing w:after="0" w:line="240" w:lineRule="auto"/>
        <w:jc w:val="both"/>
        <w:rPr>
          <w:rFonts w:ascii="Verdana" w:eastAsia="Times New Roman" w:hAnsi="Verdana"/>
          <w:sz w:val="16"/>
          <w:szCs w:val="15"/>
          <w:lang w:eastAsia="pl-PL"/>
        </w:rPr>
      </w:pPr>
    </w:p>
    <w:p w14:paraId="5E03262F" w14:textId="77777777" w:rsidR="00E12122" w:rsidRDefault="00E12122" w:rsidP="00E52423">
      <w:pPr>
        <w:spacing w:after="0" w:line="240" w:lineRule="auto"/>
        <w:jc w:val="both"/>
        <w:rPr>
          <w:rFonts w:ascii="Verdana" w:eastAsia="Times New Roman" w:hAnsi="Verdana"/>
          <w:sz w:val="16"/>
          <w:szCs w:val="15"/>
          <w:lang w:eastAsia="pl-PL"/>
        </w:rPr>
      </w:pPr>
    </w:p>
    <w:p w14:paraId="39DCBC34" w14:textId="77777777" w:rsidR="00E12122" w:rsidRPr="00164A1D" w:rsidRDefault="00E12122" w:rsidP="00E52423">
      <w:pPr>
        <w:spacing w:after="0" w:line="240" w:lineRule="auto"/>
        <w:jc w:val="both"/>
        <w:rPr>
          <w:rFonts w:ascii="Verdana" w:eastAsia="Times New Roman" w:hAnsi="Verdana"/>
          <w:sz w:val="16"/>
          <w:szCs w:val="15"/>
          <w:lang w:eastAsia="pl-PL"/>
        </w:rPr>
      </w:pPr>
    </w:p>
    <w:p w14:paraId="642CFCA4" w14:textId="77777777" w:rsidR="00E12122" w:rsidRDefault="00E12122" w:rsidP="006664AD">
      <w:pPr>
        <w:spacing w:after="0" w:line="48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hAnsi="Verdana"/>
          <w:color w:val="000000"/>
          <w:sz w:val="18"/>
          <w:szCs w:val="18"/>
        </w:rPr>
        <w:t>n</w:t>
      </w:r>
      <w:r w:rsidRPr="002931DC">
        <w:rPr>
          <w:rFonts w:ascii="Verdana" w:hAnsi="Verdana"/>
          <w:color w:val="000000"/>
          <w:sz w:val="18"/>
          <w:szCs w:val="18"/>
        </w:rPr>
        <w:t xml:space="preserve">iniejszym informuję, że dostarczona </w:t>
      </w:r>
      <w:r w:rsidRPr="006664AD">
        <w:rPr>
          <w:rFonts w:ascii="Verdana" w:hAnsi="Verdana"/>
          <w:b/>
          <w:color w:val="000000"/>
          <w:sz w:val="18"/>
          <w:szCs w:val="18"/>
        </w:rPr>
        <w:t>umowa leasing</w:t>
      </w:r>
      <w:r>
        <w:rPr>
          <w:rFonts w:ascii="Verdana" w:hAnsi="Verdana"/>
          <w:b/>
          <w:color w:val="000000"/>
          <w:sz w:val="18"/>
          <w:szCs w:val="18"/>
        </w:rPr>
        <w:t xml:space="preserve">u </w:t>
      </w:r>
      <w:r w:rsidRPr="006664AD">
        <w:rPr>
          <w:rFonts w:ascii="Verdana" w:hAnsi="Verdana"/>
          <w:b/>
          <w:color w:val="000000"/>
          <w:sz w:val="18"/>
          <w:szCs w:val="18"/>
        </w:rPr>
        <w:t>nr… z dnia…</w:t>
      </w:r>
      <w:r>
        <w:rPr>
          <w:rFonts w:ascii="Verdana" w:hAnsi="Verdana"/>
          <w:b/>
          <w:color w:val="000000"/>
          <w:sz w:val="18"/>
          <w:szCs w:val="18"/>
        </w:rPr>
        <w:t xml:space="preserve"> </w:t>
      </w:r>
      <w:r w:rsidRPr="002931DC">
        <w:rPr>
          <w:rFonts w:ascii="Verdana" w:hAnsi="Verdana"/>
          <w:color w:val="000000"/>
          <w:sz w:val="18"/>
          <w:szCs w:val="18"/>
        </w:rPr>
        <w:t xml:space="preserve">została </w:t>
      </w:r>
      <w:r w:rsidR="00284325">
        <w:rPr>
          <w:rFonts w:ascii="Verdana" w:hAnsi="Verdana"/>
          <w:color w:val="000000"/>
          <w:sz w:val="18"/>
          <w:szCs w:val="18"/>
        </w:rPr>
        <w:t>zaakceptowana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 w:rsidRPr="002931DC">
        <w:rPr>
          <w:rFonts w:ascii="Verdana" w:hAnsi="Verdana"/>
          <w:color w:val="000000"/>
          <w:sz w:val="18"/>
          <w:szCs w:val="18"/>
        </w:rPr>
        <w:t>przez IP2 RPO WSL</w:t>
      </w:r>
      <w:r w:rsidR="00636CD7">
        <w:rPr>
          <w:rFonts w:ascii="Verdana" w:hAnsi="Verdana"/>
          <w:color w:val="000000"/>
          <w:sz w:val="18"/>
          <w:szCs w:val="18"/>
        </w:rPr>
        <w:t xml:space="preserve"> i nie wymaga dalszych uzupełnień/wyjaśnień</w:t>
      </w:r>
      <w:r w:rsidRPr="002931DC">
        <w:rPr>
          <w:rFonts w:ascii="Verdana" w:hAnsi="Verdana"/>
          <w:color w:val="000000"/>
          <w:sz w:val="18"/>
          <w:szCs w:val="18"/>
        </w:rPr>
        <w:t>.</w:t>
      </w:r>
    </w:p>
    <w:p w14:paraId="2CE5130B" w14:textId="77777777" w:rsidR="00E12122" w:rsidRDefault="00E12122" w:rsidP="005452F7">
      <w:pPr>
        <w:spacing w:after="0" w:line="36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6B186350" w14:textId="77777777" w:rsidR="00E12122" w:rsidRDefault="00E12122" w:rsidP="005452F7">
      <w:pPr>
        <w:spacing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14:paraId="21A6D77F" w14:textId="77777777" w:rsidR="00E12122" w:rsidRPr="006C15B8" w:rsidRDefault="00E12122" w:rsidP="0042741A">
      <w:pPr>
        <w:spacing w:after="0" w:line="48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sz w:val="18"/>
          <w:szCs w:val="18"/>
          <w:lang w:eastAsia="pl-PL"/>
        </w:rPr>
        <w:t>W razie dodatkowych pytań dotyczących niniejszej korespondencji proszę kontaktować się z </w:t>
      </w:r>
      <w:r w:rsidRPr="005D5589">
        <w:rPr>
          <w:rFonts w:ascii="Verdana" w:eastAsia="Times New Roman" w:hAnsi="Verdana"/>
          <w:noProof/>
          <w:sz w:val="18"/>
          <w:szCs w:val="18"/>
          <w:lang w:eastAsia="pl-PL"/>
        </w:rPr>
        <w:t>Panią</w:t>
      </w:r>
      <w:r w:rsidR="00E15D96">
        <w:rPr>
          <w:rFonts w:ascii="Verdana" w:eastAsia="Times New Roman" w:hAnsi="Verdana"/>
          <w:noProof/>
          <w:sz w:val="18"/>
          <w:szCs w:val="18"/>
          <w:lang w:eastAsia="pl-PL"/>
        </w:rPr>
        <w:t>/Panem</w:t>
      </w:r>
      <w:r w:rsidRPr="005D5589">
        <w:rPr>
          <w:rFonts w:ascii="Verdana" w:eastAsia="Times New Roman" w:hAnsi="Verdana"/>
          <w:noProof/>
          <w:sz w:val="18"/>
          <w:szCs w:val="18"/>
          <w:lang w:eastAsia="pl-PL"/>
        </w:rPr>
        <w:t xml:space="preserve"> </w:t>
      </w:r>
      <w:r w:rsidR="00E15D96">
        <w:rPr>
          <w:rFonts w:ascii="Verdana" w:eastAsia="Times New Roman" w:hAnsi="Verdana"/>
          <w:noProof/>
          <w:sz w:val="18"/>
          <w:szCs w:val="18"/>
          <w:lang w:eastAsia="pl-PL"/>
        </w:rPr>
        <w:t>………………………….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, nr tel</w:t>
      </w:r>
      <w:r w:rsidR="00E15D96">
        <w:rPr>
          <w:rFonts w:ascii="Verdana" w:eastAsia="Times New Roman" w:hAnsi="Verdana"/>
          <w:sz w:val="18"/>
          <w:szCs w:val="18"/>
          <w:lang w:eastAsia="pl-PL"/>
        </w:rPr>
        <w:t>…………..</w:t>
      </w:r>
      <w:r>
        <w:rPr>
          <w:rFonts w:ascii="Verdana" w:eastAsia="Times New Roman" w:hAnsi="Verdana"/>
          <w:sz w:val="18"/>
          <w:szCs w:val="18"/>
          <w:lang w:eastAsia="pl-PL"/>
        </w:rPr>
        <w:t>, adres e</w:t>
      </w:r>
      <w:r>
        <w:rPr>
          <w:rFonts w:ascii="Verdana" w:eastAsia="Times New Roman" w:hAnsi="Verdana"/>
          <w:sz w:val="18"/>
          <w:szCs w:val="18"/>
          <w:lang w:eastAsia="pl-PL"/>
        </w:rPr>
        <w:noBreakHyphen/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mail</w:t>
      </w:r>
      <w:r w:rsidR="00E15D96">
        <w:rPr>
          <w:rFonts w:ascii="Verdana" w:eastAsia="Times New Roman" w:hAnsi="Verdana"/>
          <w:sz w:val="18"/>
          <w:szCs w:val="18"/>
          <w:lang w:eastAsia="pl-PL"/>
        </w:rPr>
        <w:t>…</w:t>
      </w:r>
    </w:p>
    <w:p w14:paraId="18A5D81D" w14:textId="77777777" w:rsidR="00E12122" w:rsidRDefault="00E12122" w:rsidP="0042741A">
      <w:pPr>
        <w:spacing w:after="0" w:line="480" w:lineRule="auto"/>
        <w:rPr>
          <w:rFonts w:ascii="Verdana" w:eastAsia="Times New Roman" w:hAnsi="Verdana"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sz w:val="18"/>
          <w:szCs w:val="18"/>
          <w:lang w:eastAsia="pl-PL"/>
        </w:rPr>
        <w:t xml:space="preserve">W korespondencji proszę podawać </w:t>
      </w:r>
      <w:r>
        <w:rPr>
          <w:rFonts w:ascii="Verdana" w:hAnsi="Verdana"/>
          <w:sz w:val="18"/>
          <w:szCs w:val="18"/>
        </w:rPr>
        <w:t>n</w:t>
      </w:r>
      <w:r w:rsidRPr="008433BA">
        <w:rPr>
          <w:rFonts w:ascii="Verdana" w:hAnsi="Verdana"/>
          <w:sz w:val="18"/>
          <w:szCs w:val="18"/>
        </w:rPr>
        <w:t>umer umowy o dofinansowanie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.</w:t>
      </w:r>
    </w:p>
    <w:p w14:paraId="2D60941F" w14:textId="77777777" w:rsidR="00E12122" w:rsidRDefault="00E12122" w:rsidP="00E52423">
      <w:pPr>
        <w:spacing w:after="0" w:line="360" w:lineRule="auto"/>
        <w:jc w:val="right"/>
        <w:rPr>
          <w:rFonts w:ascii="Verdana" w:eastAsia="Times New Roman" w:hAnsi="Verdana"/>
          <w:sz w:val="18"/>
          <w:szCs w:val="18"/>
          <w:lang w:eastAsia="pl-PL"/>
        </w:rPr>
      </w:pPr>
    </w:p>
    <w:p w14:paraId="6D1F3CF4" w14:textId="77777777" w:rsidR="00E12122" w:rsidRDefault="00E12122" w:rsidP="00E52423">
      <w:pPr>
        <w:spacing w:after="0" w:line="360" w:lineRule="auto"/>
        <w:jc w:val="right"/>
        <w:rPr>
          <w:rFonts w:ascii="Verdana" w:eastAsia="Times New Roman" w:hAnsi="Verdana"/>
          <w:sz w:val="18"/>
          <w:szCs w:val="18"/>
          <w:lang w:eastAsia="pl-PL"/>
        </w:rPr>
      </w:pPr>
    </w:p>
    <w:p w14:paraId="627258B8" w14:textId="77777777" w:rsidR="00E12122" w:rsidRPr="006C15B8" w:rsidRDefault="00E12122" w:rsidP="00E52423">
      <w:pPr>
        <w:spacing w:after="0" w:line="360" w:lineRule="auto"/>
        <w:jc w:val="right"/>
        <w:rPr>
          <w:rFonts w:ascii="Verdana" w:eastAsia="Times New Roman" w:hAnsi="Verdana"/>
          <w:sz w:val="18"/>
          <w:szCs w:val="18"/>
          <w:lang w:eastAsia="pl-PL"/>
        </w:rPr>
      </w:pPr>
    </w:p>
    <w:p w14:paraId="57C28341" w14:textId="77777777" w:rsidR="00E12122" w:rsidRDefault="00E12122" w:rsidP="006F4F3C">
      <w:pPr>
        <w:spacing w:after="0" w:line="240" w:lineRule="auto"/>
        <w:ind w:left="6946"/>
        <w:rPr>
          <w:rFonts w:ascii="Verdana" w:eastAsia="Times New Roman" w:hAnsi="Verdana"/>
          <w:sz w:val="18"/>
          <w:szCs w:val="18"/>
          <w:lang w:eastAsia="pl-PL"/>
        </w:rPr>
        <w:sectPr w:rsidR="00E12122" w:rsidSect="00E12122">
          <w:headerReference w:type="default" r:id="rId8"/>
          <w:footerReference w:type="default" r:id="rId9"/>
          <w:footerReference w:type="first" r:id="rId10"/>
          <w:pgSz w:w="11906" w:h="16838" w:code="9"/>
          <w:pgMar w:top="1418" w:right="1418" w:bottom="1077" w:left="1418" w:header="709" w:footer="567" w:gutter="0"/>
          <w:pgNumType w:start="1"/>
          <w:cols w:space="708"/>
          <w:docGrid w:linePitch="360"/>
        </w:sectPr>
      </w:pPr>
      <w:r w:rsidRPr="006C15B8">
        <w:rPr>
          <w:rFonts w:ascii="Verdana" w:eastAsia="Times New Roman" w:hAnsi="Verdana"/>
          <w:sz w:val="18"/>
          <w:szCs w:val="18"/>
          <w:lang w:eastAsia="pl-PL"/>
        </w:rPr>
        <w:t>Z poważaniem</w:t>
      </w:r>
    </w:p>
    <w:p w14:paraId="5C322A7B" w14:textId="77777777" w:rsidR="00E12122" w:rsidRPr="006C15B8" w:rsidRDefault="00E12122" w:rsidP="006F4F3C">
      <w:pPr>
        <w:spacing w:after="0" w:line="240" w:lineRule="auto"/>
        <w:ind w:left="6946"/>
        <w:rPr>
          <w:rFonts w:ascii="Verdana" w:eastAsia="Times New Roman" w:hAnsi="Verdana"/>
          <w:sz w:val="18"/>
          <w:szCs w:val="18"/>
          <w:lang w:eastAsia="pl-PL"/>
        </w:rPr>
      </w:pPr>
    </w:p>
    <w:sectPr w:rsidR="00E12122" w:rsidRPr="006C15B8" w:rsidSect="00E12122">
      <w:headerReference w:type="default" r:id="rId11"/>
      <w:footerReference w:type="default" r:id="rId12"/>
      <w:footerReference w:type="first" r:id="rId13"/>
      <w:type w:val="continuous"/>
      <w:pgSz w:w="11906" w:h="16838" w:code="9"/>
      <w:pgMar w:top="1418" w:right="1418" w:bottom="1077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9A4C5B" w14:textId="77777777" w:rsidR="00E12122" w:rsidRDefault="00E12122" w:rsidP="00FA32E4">
      <w:pPr>
        <w:spacing w:after="0" w:line="240" w:lineRule="auto"/>
      </w:pPr>
      <w:r>
        <w:separator/>
      </w:r>
    </w:p>
  </w:endnote>
  <w:endnote w:type="continuationSeparator" w:id="0">
    <w:p w14:paraId="2A24FC00" w14:textId="77777777" w:rsidR="00E12122" w:rsidRDefault="00E12122" w:rsidP="00FA3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BC9DEC" w14:textId="77777777" w:rsidR="00E12122" w:rsidRDefault="00E12122">
    <w:pPr>
      <w:pStyle w:val="Stopka"/>
    </w:pPr>
    <w:r>
      <w:rPr>
        <w:rFonts w:ascii="Verdana" w:hAnsi="Verdana"/>
        <w:noProof/>
        <w:sz w:val="16"/>
        <w:lang w:eastAsia="pl-PL"/>
      </w:rPr>
      <w:drawing>
        <wp:inline distT="0" distB="0" distL="0" distR="0" wp14:anchorId="485E7211" wp14:editId="6A4ACF90">
          <wp:extent cx="5759450" cy="713105"/>
          <wp:effectExtent l="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31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2B579" w14:textId="77777777" w:rsidR="00E12122" w:rsidRPr="00D50232" w:rsidRDefault="00E12122" w:rsidP="00D50232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CC720B">
      <w:rPr>
        <w:rFonts w:ascii="Verdana" w:hAnsi="Verdana"/>
        <w:sz w:val="16"/>
        <w:szCs w:val="16"/>
      </w:rPr>
      <w:t xml:space="preserve">str. </w:t>
    </w:r>
    <w:r>
      <w:rPr>
        <w:rFonts w:ascii="Verdana" w:hAnsi="Verdana"/>
        <w:sz w:val="16"/>
        <w:szCs w:val="16"/>
      </w:rPr>
      <w:t>2</w:t>
    </w:r>
    <w:r w:rsidRPr="00CC720B">
      <w:rPr>
        <w:rFonts w:ascii="Verdana" w:hAnsi="Verdana"/>
        <w:sz w:val="16"/>
        <w:szCs w:val="16"/>
      </w:rPr>
      <w:t>/</w:t>
    </w:r>
    <w:r>
      <w:rPr>
        <w:rFonts w:ascii="Verdana" w:hAnsi="Verdana"/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71AA2" w14:textId="77777777" w:rsidR="007C7BF2" w:rsidRDefault="007C7BF2">
    <w:pPr>
      <w:pStyle w:val="Stopka"/>
    </w:pPr>
    <w:r>
      <w:rPr>
        <w:rFonts w:ascii="Verdana" w:hAnsi="Verdana"/>
        <w:noProof/>
        <w:sz w:val="16"/>
        <w:lang w:eastAsia="pl-PL"/>
      </w:rPr>
      <w:drawing>
        <wp:inline distT="0" distB="0" distL="0" distR="0" wp14:anchorId="5309BBE6" wp14:editId="377A58AC">
          <wp:extent cx="5759450" cy="713105"/>
          <wp:effectExtent l="0" t="0" r="0" b="0"/>
          <wp:docPr id="2" name="Obraz 2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31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AFF95D" w14:textId="77777777" w:rsidR="006664AD" w:rsidRPr="00D50232" w:rsidRDefault="006664AD" w:rsidP="00D50232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CC720B">
      <w:rPr>
        <w:rFonts w:ascii="Verdana" w:hAnsi="Verdana"/>
        <w:sz w:val="16"/>
        <w:szCs w:val="16"/>
      </w:rPr>
      <w:t xml:space="preserve">str. </w:t>
    </w:r>
    <w:r>
      <w:rPr>
        <w:rFonts w:ascii="Verdana" w:hAnsi="Verdana"/>
        <w:sz w:val="16"/>
        <w:szCs w:val="16"/>
      </w:rPr>
      <w:t>2</w:t>
    </w:r>
    <w:r w:rsidRPr="00CC720B">
      <w:rPr>
        <w:rFonts w:ascii="Verdana" w:hAnsi="Verdana"/>
        <w:sz w:val="16"/>
        <w:szCs w:val="16"/>
      </w:rPr>
      <w:t>/</w:t>
    </w:r>
    <w:r>
      <w:rPr>
        <w:rFonts w:ascii="Verdana" w:hAnsi="Verdana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9490AC" w14:textId="77777777" w:rsidR="00E12122" w:rsidRDefault="00E12122" w:rsidP="00FA32E4">
      <w:pPr>
        <w:spacing w:after="0" w:line="240" w:lineRule="auto"/>
      </w:pPr>
      <w:r>
        <w:separator/>
      </w:r>
    </w:p>
  </w:footnote>
  <w:footnote w:type="continuationSeparator" w:id="0">
    <w:p w14:paraId="6242291E" w14:textId="77777777" w:rsidR="00E12122" w:rsidRDefault="00E12122" w:rsidP="00FA3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E8E1F" w14:textId="77777777" w:rsidR="00E12122" w:rsidRPr="002A4E88" w:rsidRDefault="00E12122" w:rsidP="007C7BF2">
    <w:pPr>
      <w:spacing w:after="0" w:line="240" w:lineRule="auto"/>
      <w:rPr>
        <w:rFonts w:ascii="Verdana" w:hAnsi="Verdana"/>
        <w:b/>
        <w:sz w:val="16"/>
        <w:szCs w:val="20"/>
        <w:lang w:eastAsia="ar-SA"/>
      </w:rPr>
    </w:pPr>
    <w:r w:rsidRPr="002A4E88">
      <w:rPr>
        <w:rFonts w:ascii="Verdana" w:hAnsi="Verdana"/>
        <w:b/>
        <w:sz w:val="16"/>
        <w:szCs w:val="20"/>
        <w:lang w:eastAsia="ar-SA"/>
      </w:rPr>
      <w:t>Śląskie Centrum Przedsiębiorczości</w:t>
    </w:r>
  </w:p>
  <w:p w14:paraId="328F0717" w14:textId="77777777" w:rsidR="00E12122" w:rsidRPr="002A4E88" w:rsidRDefault="00E12122" w:rsidP="007C7BF2">
    <w:pPr>
      <w:spacing w:after="0" w:line="240" w:lineRule="auto"/>
      <w:rPr>
        <w:rFonts w:ascii="Verdana" w:hAnsi="Verdana"/>
        <w:sz w:val="16"/>
        <w:szCs w:val="20"/>
        <w:lang w:eastAsia="ar-SA"/>
      </w:rPr>
    </w:pPr>
    <w:r w:rsidRPr="002A4E88">
      <w:rPr>
        <w:rFonts w:ascii="Verdana" w:hAnsi="Verdana"/>
        <w:sz w:val="16"/>
        <w:szCs w:val="20"/>
        <w:lang w:eastAsia="ar-SA"/>
      </w:rPr>
      <w:t>ul. Katowicka 47, 41-500 Chorzów</w:t>
    </w:r>
  </w:p>
  <w:p w14:paraId="340FD04D" w14:textId="77777777" w:rsidR="00E12122" w:rsidRPr="00D31083" w:rsidRDefault="00E12122" w:rsidP="007C7BF2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D31083">
      <w:rPr>
        <w:rFonts w:ascii="Verdana" w:hAnsi="Verdana"/>
        <w:sz w:val="16"/>
        <w:szCs w:val="20"/>
        <w:lang w:val="en-US" w:eastAsia="ar-SA"/>
      </w:rPr>
      <w:t>tel. +48 (32) 743 91 60</w:t>
    </w:r>
  </w:p>
  <w:p w14:paraId="5DB6F6BB" w14:textId="77777777" w:rsidR="00E12122" w:rsidRPr="00D31083" w:rsidRDefault="00E12122" w:rsidP="007C7BF2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D31083">
      <w:rPr>
        <w:rFonts w:ascii="Verdana" w:hAnsi="Verdana"/>
        <w:sz w:val="16"/>
        <w:szCs w:val="20"/>
        <w:lang w:val="en-US" w:eastAsia="ar-SA"/>
      </w:rPr>
      <w:t>fax +48 (32) 743 91 61</w:t>
    </w:r>
  </w:p>
  <w:p w14:paraId="4F245F31" w14:textId="77777777" w:rsidR="00E12122" w:rsidRPr="00D31083" w:rsidRDefault="00E12122" w:rsidP="007C7BF2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D31083">
      <w:rPr>
        <w:rFonts w:ascii="Verdana" w:hAnsi="Verdana"/>
        <w:sz w:val="16"/>
        <w:szCs w:val="20"/>
        <w:lang w:val="en-US" w:eastAsia="ar-SA"/>
      </w:rPr>
      <w:t>scp@scp-slask.pl</w:t>
    </w:r>
  </w:p>
  <w:p w14:paraId="4164ACEC" w14:textId="77777777" w:rsidR="00E12122" w:rsidRPr="002A4E88" w:rsidRDefault="00E12122" w:rsidP="007C7BF2">
    <w:pPr>
      <w:pStyle w:val="Nagwek"/>
      <w:rPr>
        <w:rFonts w:ascii="Verdana" w:hAnsi="Verdana"/>
        <w:sz w:val="18"/>
      </w:rPr>
    </w:pPr>
    <w:r w:rsidRPr="002A4E88">
      <w:rPr>
        <w:rFonts w:ascii="Verdana" w:hAnsi="Verdana"/>
        <w:sz w:val="16"/>
        <w:szCs w:val="20"/>
        <w:lang w:val="en-US" w:eastAsia="ar-SA"/>
      </w:rPr>
      <w:t>www.scp-slask.pl</w:t>
    </w:r>
  </w:p>
  <w:p w14:paraId="4E4AB692" w14:textId="77777777" w:rsidR="00E12122" w:rsidRDefault="00E12122" w:rsidP="000C5273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307C8" w14:textId="77777777" w:rsidR="007C7BF2" w:rsidRPr="002A4E88" w:rsidRDefault="007C7BF2" w:rsidP="007C7BF2">
    <w:pPr>
      <w:spacing w:after="0" w:line="240" w:lineRule="auto"/>
      <w:rPr>
        <w:rFonts w:ascii="Verdana" w:hAnsi="Verdana"/>
        <w:b/>
        <w:sz w:val="16"/>
        <w:szCs w:val="20"/>
        <w:lang w:eastAsia="ar-SA"/>
      </w:rPr>
    </w:pPr>
    <w:r w:rsidRPr="002A4E88">
      <w:rPr>
        <w:rFonts w:ascii="Verdana" w:hAnsi="Verdana"/>
        <w:b/>
        <w:sz w:val="16"/>
        <w:szCs w:val="20"/>
        <w:lang w:eastAsia="ar-SA"/>
      </w:rPr>
      <w:t>Śląskie Centrum Przedsiębiorczości</w:t>
    </w:r>
  </w:p>
  <w:p w14:paraId="626E4A63" w14:textId="77777777" w:rsidR="007C7BF2" w:rsidRPr="002A4E88" w:rsidRDefault="007C7BF2" w:rsidP="007C7BF2">
    <w:pPr>
      <w:spacing w:after="0" w:line="240" w:lineRule="auto"/>
      <w:rPr>
        <w:rFonts w:ascii="Verdana" w:hAnsi="Verdana"/>
        <w:sz w:val="16"/>
        <w:szCs w:val="20"/>
        <w:lang w:eastAsia="ar-SA"/>
      </w:rPr>
    </w:pPr>
    <w:r w:rsidRPr="002A4E88">
      <w:rPr>
        <w:rFonts w:ascii="Verdana" w:hAnsi="Verdana"/>
        <w:sz w:val="16"/>
        <w:szCs w:val="20"/>
        <w:lang w:eastAsia="ar-SA"/>
      </w:rPr>
      <w:t>ul. Katowicka 47, 41-500 Chorzów</w:t>
    </w:r>
  </w:p>
  <w:p w14:paraId="3C28A3CA" w14:textId="77777777" w:rsidR="007C7BF2" w:rsidRPr="00D31083" w:rsidRDefault="007C7BF2" w:rsidP="007C7BF2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D31083">
      <w:rPr>
        <w:rFonts w:ascii="Verdana" w:hAnsi="Verdana"/>
        <w:sz w:val="16"/>
        <w:szCs w:val="20"/>
        <w:lang w:val="en-US" w:eastAsia="ar-SA"/>
      </w:rPr>
      <w:t>tel. +48 (32) 743 91 60</w:t>
    </w:r>
  </w:p>
  <w:p w14:paraId="7E203E77" w14:textId="77777777" w:rsidR="007C7BF2" w:rsidRPr="00D31083" w:rsidRDefault="007C7BF2" w:rsidP="007C7BF2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D31083">
      <w:rPr>
        <w:rFonts w:ascii="Verdana" w:hAnsi="Verdana"/>
        <w:sz w:val="16"/>
        <w:szCs w:val="20"/>
        <w:lang w:val="en-US" w:eastAsia="ar-SA"/>
      </w:rPr>
      <w:t>fax +48 (32) 743 91 61</w:t>
    </w:r>
  </w:p>
  <w:p w14:paraId="36096360" w14:textId="77777777" w:rsidR="007C7BF2" w:rsidRPr="00D31083" w:rsidRDefault="007C7BF2" w:rsidP="007C7BF2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D31083">
      <w:rPr>
        <w:rFonts w:ascii="Verdana" w:hAnsi="Verdana"/>
        <w:sz w:val="16"/>
        <w:szCs w:val="20"/>
        <w:lang w:val="en-US" w:eastAsia="ar-SA"/>
      </w:rPr>
      <w:t>scp@scp-slask.pl</w:t>
    </w:r>
  </w:p>
  <w:p w14:paraId="2136355D" w14:textId="77777777" w:rsidR="007C7BF2" w:rsidRPr="002A4E88" w:rsidRDefault="007C7BF2" w:rsidP="007C7BF2">
    <w:pPr>
      <w:pStyle w:val="Nagwek"/>
      <w:rPr>
        <w:rFonts w:ascii="Verdana" w:hAnsi="Verdana"/>
        <w:sz w:val="18"/>
      </w:rPr>
    </w:pPr>
    <w:r w:rsidRPr="002A4E88">
      <w:rPr>
        <w:rFonts w:ascii="Verdana" w:hAnsi="Verdana"/>
        <w:sz w:val="16"/>
        <w:szCs w:val="20"/>
        <w:lang w:val="en-US" w:eastAsia="ar-SA"/>
      </w:rPr>
      <w:t>www.scp-slask.pl</w:t>
    </w:r>
  </w:p>
  <w:p w14:paraId="37AA024F" w14:textId="77777777" w:rsidR="006664AD" w:rsidRDefault="006664AD" w:rsidP="000C5273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0DB043A"/>
    <w:multiLevelType w:val="hybridMultilevel"/>
    <w:tmpl w:val="BD4A72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15B57788"/>
    <w:multiLevelType w:val="hybridMultilevel"/>
    <w:tmpl w:val="6966FFDE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1">
    <w:nsid w:val="2E7B5B8B"/>
    <w:multiLevelType w:val="hybridMultilevel"/>
    <w:tmpl w:val="5444418A"/>
    <w:lvl w:ilvl="0" w:tplc="01EC2B10">
      <w:start w:val="1"/>
      <w:numFmt w:val="bullet"/>
      <w:lvlText w:val=""/>
      <w:lvlJc w:val="left"/>
      <w:pPr>
        <w:tabs>
          <w:tab w:val="num" w:pos="760"/>
        </w:tabs>
        <w:ind w:left="757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77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1">
    <w:nsid w:val="660762BF"/>
    <w:multiLevelType w:val="hybridMultilevel"/>
    <w:tmpl w:val="85A8DD70"/>
    <w:lvl w:ilvl="0" w:tplc="1C4045AE">
      <w:start w:val="1"/>
      <w:numFmt w:val="decimal"/>
      <w:lvlText w:val="%1."/>
      <w:lvlJc w:val="left"/>
      <w:pPr>
        <w:tabs>
          <w:tab w:val="num" w:pos="357"/>
        </w:tabs>
        <w:ind w:left="141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1">
    <w:nsid w:val="6C695949"/>
    <w:multiLevelType w:val="hybridMultilevel"/>
    <w:tmpl w:val="2514EB06"/>
    <w:lvl w:ilvl="0" w:tplc="3CE6A882">
      <w:start w:val="1"/>
      <w:numFmt w:val="decimal"/>
      <w:pStyle w:val="Punkt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227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66A"/>
    <w:rsid w:val="0006232C"/>
    <w:rsid w:val="000A003E"/>
    <w:rsid w:val="000B35EB"/>
    <w:rsid w:val="000C0102"/>
    <w:rsid w:val="000C0758"/>
    <w:rsid w:val="000C5273"/>
    <w:rsid w:val="000D5141"/>
    <w:rsid w:val="00106CD9"/>
    <w:rsid w:val="001109A5"/>
    <w:rsid w:val="0012009E"/>
    <w:rsid w:val="00125691"/>
    <w:rsid w:val="001324C1"/>
    <w:rsid w:val="001518A9"/>
    <w:rsid w:val="00153142"/>
    <w:rsid w:val="001549A3"/>
    <w:rsid w:val="00164A1D"/>
    <w:rsid w:val="00175FF0"/>
    <w:rsid w:val="00190422"/>
    <w:rsid w:val="001978F1"/>
    <w:rsid w:val="001A22A1"/>
    <w:rsid w:val="001A4ED8"/>
    <w:rsid w:val="001B0E9F"/>
    <w:rsid w:val="001C3F21"/>
    <w:rsid w:val="001D596B"/>
    <w:rsid w:val="0020232A"/>
    <w:rsid w:val="00205892"/>
    <w:rsid w:val="002210E7"/>
    <w:rsid w:val="00222B26"/>
    <w:rsid w:val="00235DD0"/>
    <w:rsid w:val="00247E2C"/>
    <w:rsid w:val="002708EC"/>
    <w:rsid w:val="00272964"/>
    <w:rsid w:val="002819D2"/>
    <w:rsid w:val="00282BDB"/>
    <w:rsid w:val="00284325"/>
    <w:rsid w:val="00290C31"/>
    <w:rsid w:val="002931DC"/>
    <w:rsid w:val="002A6B8A"/>
    <w:rsid w:val="002B4441"/>
    <w:rsid w:val="002B62E9"/>
    <w:rsid w:val="002C5D17"/>
    <w:rsid w:val="002C75E4"/>
    <w:rsid w:val="003211D7"/>
    <w:rsid w:val="00336206"/>
    <w:rsid w:val="00375336"/>
    <w:rsid w:val="00380397"/>
    <w:rsid w:val="0038566A"/>
    <w:rsid w:val="003D0057"/>
    <w:rsid w:val="003F02E6"/>
    <w:rsid w:val="003F5889"/>
    <w:rsid w:val="00403B9E"/>
    <w:rsid w:val="00412748"/>
    <w:rsid w:val="0042741A"/>
    <w:rsid w:val="00440C1C"/>
    <w:rsid w:val="0044617C"/>
    <w:rsid w:val="004525FF"/>
    <w:rsid w:val="00496A8E"/>
    <w:rsid w:val="004C0234"/>
    <w:rsid w:val="00505A41"/>
    <w:rsid w:val="00506399"/>
    <w:rsid w:val="00533AEA"/>
    <w:rsid w:val="0054400A"/>
    <w:rsid w:val="005452F7"/>
    <w:rsid w:val="005A4E48"/>
    <w:rsid w:val="005E7CF9"/>
    <w:rsid w:val="00602051"/>
    <w:rsid w:val="00610432"/>
    <w:rsid w:val="00636CD7"/>
    <w:rsid w:val="00645213"/>
    <w:rsid w:val="00646756"/>
    <w:rsid w:val="00660104"/>
    <w:rsid w:val="006664AD"/>
    <w:rsid w:val="00666561"/>
    <w:rsid w:val="00695F44"/>
    <w:rsid w:val="006B1F5A"/>
    <w:rsid w:val="006C15B8"/>
    <w:rsid w:val="006D00E4"/>
    <w:rsid w:val="006F4F3C"/>
    <w:rsid w:val="00714F34"/>
    <w:rsid w:val="00721F3A"/>
    <w:rsid w:val="00757CA9"/>
    <w:rsid w:val="00763882"/>
    <w:rsid w:val="00780951"/>
    <w:rsid w:val="007859C0"/>
    <w:rsid w:val="00794F84"/>
    <w:rsid w:val="007B47DD"/>
    <w:rsid w:val="007B57A1"/>
    <w:rsid w:val="007B5B91"/>
    <w:rsid w:val="007C7BF2"/>
    <w:rsid w:val="007E29B6"/>
    <w:rsid w:val="007F171F"/>
    <w:rsid w:val="0084290F"/>
    <w:rsid w:val="008464EC"/>
    <w:rsid w:val="00852471"/>
    <w:rsid w:val="00872206"/>
    <w:rsid w:val="008A4A57"/>
    <w:rsid w:val="008B1AA6"/>
    <w:rsid w:val="008C3D3E"/>
    <w:rsid w:val="008D3EE3"/>
    <w:rsid w:val="008D73B1"/>
    <w:rsid w:val="009076A7"/>
    <w:rsid w:val="0092626B"/>
    <w:rsid w:val="00934CCC"/>
    <w:rsid w:val="009379D3"/>
    <w:rsid w:val="00944177"/>
    <w:rsid w:val="00966550"/>
    <w:rsid w:val="00967F48"/>
    <w:rsid w:val="00990B05"/>
    <w:rsid w:val="009A0900"/>
    <w:rsid w:val="009A6BE2"/>
    <w:rsid w:val="009A7EDA"/>
    <w:rsid w:val="009C06C6"/>
    <w:rsid w:val="009C72BE"/>
    <w:rsid w:val="009D410D"/>
    <w:rsid w:val="009D54F1"/>
    <w:rsid w:val="009D6AA0"/>
    <w:rsid w:val="009E107C"/>
    <w:rsid w:val="009E4883"/>
    <w:rsid w:val="00A00D3B"/>
    <w:rsid w:val="00A446D8"/>
    <w:rsid w:val="00A53041"/>
    <w:rsid w:val="00A70FBC"/>
    <w:rsid w:val="00A770A8"/>
    <w:rsid w:val="00AA4883"/>
    <w:rsid w:val="00AC40E2"/>
    <w:rsid w:val="00AC4E11"/>
    <w:rsid w:val="00AD29B3"/>
    <w:rsid w:val="00AF564F"/>
    <w:rsid w:val="00B0632F"/>
    <w:rsid w:val="00B21F7E"/>
    <w:rsid w:val="00B337CA"/>
    <w:rsid w:val="00B37F57"/>
    <w:rsid w:val="00B41A68"/>
    <w:rsid w:val="00B45756"/>
    <w:rsid w:val="00B56E28"/>
    <w:rsid w:val="00B663D1"/>
    <w:rsid w:val="00B677A1"/>
    <w:rsid w:val="00BC42AF"/>
    <w:rsid w:val="00BC5E49"/>
    <w:rsid w:val="00BE2FA7"/>
    <w:rsid w:val="00C25620"/>
    <w:rsid w:val="00C355C7"/>
    <w:rsid w:val="00C53F1A"/>
    <w:rsid w:val="00C83EC8"/>
    <w:rsid w:val="00C86035"/>
    <w:rsid w:val="00CB13FE"/>
    <w:rsid w:val="00CD2C40"/>
    <w:rsid w:val="00CD5E14"/>
    <w:rsid w:val="00D001EB"/>
    <w:rsid w:val="00D02840"/>
    <w:rsid w:val="00D074B7"/>
    <w:rsid w:val="00D22F76"/>
    <w:rsid w:val="00D3184C"/>
    <w:rsid w:val="00D50232"/>
    <w:rsid w:val="00D55DD1"/>
    <w:rsid w:val="00D60922"/>
    <w:rsid w:val="00D675E7"/>
    <w:rsid w:val="00D71D98"/>
    <w:rsid w:val="00D95179"/>
    <w:rsid w:val="00DD48AA"/>
    <w:rsid w:val="00E12122"/>
    <w:rsid w:val="00E15D96"/>
    <w:rsid w:val="00E35546"/>
    <w:rsid w:val="00E51B5E"/>
    <w:rsid w:val="00E52423"/>
    <w:rsid w:val="00E643B8"/>
    <w:rsid w:val="00E64BAB"/>
    <w:rsid w:val="00E725E9"/>
    <w:rsid w:val="00EA17DB"/>
    <w:rsid w:val="00EF1B2C"/>
    <w:rsid w:val="00F10753"/>
    <w:rsid w:val="00F25F50"/>
    <w:rsid w:val="00F3399C"/>
    <w:rsid w:val="00F41E7F"/>
    <w:rsid w:val="00F65A97"/>
    <w:rsid w:val="00F70877"/>
    <w:rsid w:val="00F735C5"/>
    <w:rsid w:val="00F83FA9"/>
    <w:rsid w:val="00F84EBC"/>
    <w:rsid w:val="00F94A3B"/>
    <w:rsid w:val="00FA32E4"/>
    <w:rsid w:val="00FB6DB1"/>
    <w:rsid w:val="00FC0FCB"/>
    <w:rsid w:val="00FC336D"/>
    <w:rsid w:val="00FF2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BD4B1C0"/>
  <w15:docId w15:val="{E330A2E5-089C-40A0-B753-153F1F1FC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107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E107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1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07C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FA3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A32E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FA3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A32E4"/>
    <w:rPr>
      <w:rFonts w:ascii="Calibri" w:eastAsia="Calibri" w:hAnsi="Calibri" w:cs="Times New Roman"/>
    </w:rPr>
  </w:style>
  <w:style w:type="paragraph" w:customStyle="1" w:styleId="Ustp">
    <w:name w:val="Ustęp"/>
    <w:basedOn w:val="Tekstpodstawowy"/>
    <w:qFormat/>
    <w:rsid w:val="00282BDB"/>
    <w:pPr>
      <w:numPr>
        <w:numId w:val="3"/>
      </w:numPr>
      <w:spacing w:before="120" w:line="24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Punkt">
    <w:name w:val="Punkt"/>
    <w:basedOn w:val="Normalny"/>
    <w:qFormat/>
    <w:rsid w:val="00282BDB"/>
    <w:pPr>
      <w:numPr>
        <w:numId w:val="4"/>
      </w:numPr>
      <w:spacing w:before="120" w:after="120" w:line="24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82B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82BDB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51B5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931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31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31D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1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1D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7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zory%20pism\zgoda%20na%20wyd&#322;u&#380;enie%20terminu%20dostarczenia%20dokument&#243;w%20niezb&#281;dnych%20do%20podpisania%20umowy%20-%201.2.1%20-%20ver.%2002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F9710-7980-478A-A011-EB6D5F062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zgoda na wydłużenie terminu dostarczenia dokumentów niezbędnych do podpisania umowy - 1.2.1 - ver. 02.dotx</Template>
  <TotalTime>4</TotalTime>
  <Pages>1</Pages>
  <Words>100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dot. akceptacji umowy leasingu</dc:title>
  <dc:subject/>
  <dc:creator>agnieszka.mieszczok</dc:creator>
  <cp:keywords/>
  <dc:description/>
  <cp:lastModifiedBy>michal.mol</cp:lastModifiedBy>
  <cp:revision>6</cp:revision>
  <cp:lastPrinted>2009-02-09T09:59:00Z</cp:lastPrinted>
  <dcterms:created xsi:type="dcterms:W3CDTF">2018-04-23T13:51:00Z</dcterms:created>
  <dcterms:modified xsi:type="dcterms:W3CDTF">2021-07-21T05:41:00Z</dcterms:modified>
</cp:coreProperties>
</file>